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12" w:rsidRPr="002E086A" w:rsidRDefault="00DF7C12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СОВЕТ МАЯКСКОГО СЕЛЬСКОГО ПОСЕЛЕНИЯ </w:t>
      </w:r>
    </w:p>
    <w:p w:rsidR="00DF7C12" w:rsidRDefault="00DF7C12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ОТРАДНЕНСКОГО РАЙОНА</w:t>
      </w:r>
    </w:p>
    <w:p w:rsidR="00DF7C12" w:rsidRDefault="00DF7C1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7C12" w:rsidRDefault="00DF7C1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ТРЕТЬЯ </w:t>
      </w:r>
      <w:r w:rsidRPr="000B1B22">
        <w:rPr>
          <w:rFonts w:ascii="Times New Roman" w:hAnsi="Times New Roman"/>
          <w:b/>
          <w:sz w:val="28"/>
          <w:szCs w:val="28"/>
          <w:lang w:eastAsia="ru-RU"/>
        </w:rPr>
        <w:t>СЕССИЯ</w:t>
      </w:r>
    </w:p>
    <w:p w:rsidR="00DF7C12" w:rsidRPr="002E086A" w:rsidRDefault="00DF7C1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086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2E086A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2E086A">
        <w:rPr>
          <w:rFonts w:ascii="Times New Roman" w:hAnsi="Times New Roman"/>
          <w:b/>
          <w:sz w:val="28"/>
          <w:szCs w:val="28"/>
          <w:lang w:eastAsia="ru-RU"/>
        </w:rPr>
        <w:t xml:space="preserve"> СОЗЫВ)</w:t>
      </w:r>
    </w:p>
    <w:p w:rsidR="00DF7C12" w:rsidRDefault="00DF7C12" w:rsidP="009809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F7C12" w:rsidRPr="002E086A" w:rsidRDefault="00DF7C12" w:rsidP="009809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F7C12" w:rsidRPr="001B3516" w:rsidRDefault="00DF7C12" w:rsidP="009809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января 2026 года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№ 64</w:t>
      </w:r>
    </w:p>
    <w:p w:rsidR="00DF7C12" w:rsidRDefault="00DF7C12" w:rsidP="009809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п.Маяк</w:t>
      </w:r>
    </w:p>
    <w:p w:rsidR="00DF7C12" w:rsidRPr="001B3516" w:rsidRDefault="00DF7C12" w:rsidP="00980963">
      <w:pPr>
        <w:jc w:val="center"/>
        <w:rPr>
          <w:rFonts w:ascii="Times New Roman" w:hAnsi="Times New Roman"/>
          <w:sz w:val="24"/>
          <w:szCs w:val="24"/>
        </w:rPr>
      </w:pPr>
    </w:p>
    <w:p w:rsidR="00DF7C12" w:rsidRDefault="00DF7C1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О внесении изменений в решение  Совета Маякского сельского</w:t>
      </w:r>
    </w:p>
    <w:p w:rsidR="00DF7C12" w:rsidRDefault="00DF7C1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поселения Отрадненского района от 26 ноября 2025 года № 49</w:t>
      </w:r>
    </w:p>
    <w:p w:rsidR="00DF7C12" w:rsidRDefault="00DF7C1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 xml:space="preserve">«О бюджете Маякского сельского поселения Отрадненского района </w:t>
      </w:r>
    </w:p>
    <w:p w:rsidR="00DF7C12" w:rsidRDefault="00DF7C12" w:rsidP="00710C2B">
      <w:pPr>
        <w:keepNext/>
        <w:spacing w:line="348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на 2026 год»</w:t>
      </w:r>
    </w:p>
    <w:p w:rsidR="00DF7C12" w:rsidRDefault="00DF7C1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Бюджетного Кодекса Российской Федерации, Закона Краснодарского края от 04 февраля 2002 года №437-КЗ «О бюджетном процессе в Краснодарском крае», Положением  «О бюджетном процессе в Маякском сельском поселении Отрадненского района», утвержденного решением Совета Маякского сельского поселения Отрадненского района от 24 марта 2022 года № 145.</w:t>
      </w:r>
    </w:p>
    <w:p w:rsidR="00DF7C12" w:rsidRDefault="00DF7C1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F7C12" w:rsidRDefault="00DF7C1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Маякского сельского поселения Отрадненского района р е ш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7C12" w:rsidRDefault="00DF7C1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следующие изменения:</w:t>
      </w: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 приложение № 3,4,5,6 к решению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изложить в новой редакции согласно приложениям № 3,4,5,6 к настоящему решению (прилагается).</w:t>
      </w: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2. Настоящее решение вступает в силу со дня его опубликования (обнародования).</w:t>
      </w: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</w:p>
    <w:p w:rsidR="00DF7C12" w:rsidRDefault="00DF7C12" w:rsidP="00710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Маякского сельского поселения</w:t>
      </w:r>
    </w:p>
    <w:p w:rsidR="00DF7C12" w:rsidRDefault="00DF7C12" w:rsidP="00710C2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Отрадненского района                                                                     А.М. Бардаков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sectPr w:rsidR="00DF7C12" w:rsidSect="00C5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963"/>
    <w:rsid w:val="00081EB9"/>
    <w:rsid w:val="000864CC"/>
    <w:rsid w:val="000939F8"/>
    <w:rsid w:val="000B1B22"/>
    <w:rsid w:val="000F1815"/>
    <w:rsid w:val="0011570A"/>
    <w:rsid w:val="00140C3B"/>
    <w:rsid w:val="00165CDD"/>
    <w:rsid w:val="001A0941"/>
    <w:rsid w:val="001B2547"/>
    <w:rsid w:val="001B3516"/>
    <w:rsid w:val="001C5D18"/>
    <w:rsid w:val="001E2F9F"/>
    <w:rsid w:val="002746D8"/>
    <w:rsid w:val="00293674"/>
    <w:rsid w:val="002A2595"/>
    <w:rsid w:val="002E086A"/>
    <w:rsid w:val="003139E3"/>
    <w:rsid w:val="003705CA"/>
    <w:rsid w:val="00374BD8"/>
    <w:rsid w:val="00386B7D"/>
    <w:rsid w:val="00430FDF"/>
    <w:rsid w:val="00494396"/>
    <w:rsid w:val="004A261F"/>
    <w:rsid w:val="004A2E34"/>
    <w:rsid w:val="004B56FE"/>
    <w:rsid w:val="004C7A09"/>
    <w:rsid w:val="004D029E"/>
    <w:rsid w:val="004F063F"/>
    <w:rsid w:val="00555B55"/>
    <w:rsid w:val="00566682"/>
    <w:rsid w:val="005A7A58"/>
    <w:rsid w:val="005F63CF"/>
    <w:rsid w:val="006364E3"/>
    <w:rsid w:val="00666686"/>
    <w:rsid w:val="00671543"/>
    <w:rsid w:val="006A34D9"/>
    <w:rsid w:val="006B5940"/>
    <w:rsid w:val="006D3F58"/>
    <w:rsid w:val="00710C2B"/>
    <w:rsid w:val="00711CB5"/>
    <w:rsid w:val="0071777D"/>
    <w:rsid w:val="00747848"/>
    <w:rsid w:val="00785157"/>
    <w:rsid w:val="007B25E3"/>
    <w:rsid w:val="007C3810"/>
    <w:rsid w:val="007F19A9"/>
    <w:rsid w:val="00800552"/>
    <w:rsid w:val="00855CBF"/>
    <w:rsid w:val="008F6BC1"/>
    <w:rsid w:val="00923464"/>
    <w:rsid w:val="0092713E"/>
    <w:rsid w:val="00941CB9"/>
    <w:rsid w:val="00980963"/>
    <w:rsid w:val="009B3972"/>
    <w:rsid w:val="00A323F8"/>
    <w:rsid w:val="00A32DE9"/>
    <w:rsid w:val="00A32EA2"/>
    <w:rsid w:val="00A47C5C"/>
    <w:rsid w:val="00A732D4"/>
    <w:rsid w:val="00AE47CB"/>
    <w:rsid w:val="00B16967"/>
    <w:rsid w:val="00B4332F"/>
    <w:rsid w:val="00B570CB"/>
    <w:rsid w:val="00B77A94"/>
    <w:rsid w:val="00B847E8"/>
    <w:rsid w:val="00B85E4B"/>
    <w:rsid w:val="00B93347"/>
    <w:rsid w:val="00C51636"/>
    <w:rsid w:val="00C6601D"/>
    <w:rsid w:val="00C91113"/>
    <w:rsid w:val="00CE2CD2"/>
    <w:rsid w:val="00CF7CF0"/>
    <w:rsid w:val="00D5381A"/>
    <w:rsid w:val="00D56AA7"/>
    <w:rsid w:val="00D7566B"/>
    <w:rsid w:val="00DC16FE"/>
    <w:rsid w:val="00DC3DCB"/>
    <w:rsid w:val="00DF7C12"/>
    <w:rsid w:val="00E07963"/>
    <w:rsid w:val="00EC039E"/>
    <w:rsid w:val="00EC13C6"/>
    <w:rsid w:val="00EC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963"/>
    <w:pPr>
      <w:jc w:val="both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5B55"/>
    <w:pPr>
      <w:keepNext/>
      <w:suppressAutoHyphens/>
      <w:spacing w:before="240" w:after="60" w:line="276" w:lineRule="auto"/>
      <w:jc w:val="left"/>
      <w:outlineLvl w:val="1"/>
    </w:pPr>
    <w:rPr>
      <w:rFonts w:ascii="Cambria" w:eastAsia="Times New Roman" w:hAnsi="Cambria"/>
      <w:b/>
      <w:bCs/>
      <w:i/>
      <w:iCs/>
      <w:kern w:val="2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5B5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styleId="Hyperlink">
    <w:name w:val="Hyperlink"/>
    <w:basedOn w:val="DefaultParagraphFont"/>
    <w:uiPriority w:val="99"/>
    <w:semiHidden/>
    <w:rsid w:val="0098096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C3DCB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6601D"/>
    <w:rPr>
      <w:rFonts w:cs="Times New Roman"/>
      <w:i/>
    </w:rPr>
  </w:style>
  <w:style w:type="paragraph" w:customStyle="1" w:styleId="s1">
    <w:name w:val="s_1"/>
    <w:basedOn w:val="Normal"/>
    <w:uiPriority w:val="99"/>
    <w:rsid w:val="00C6601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2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1</Pages>
  <Words>244</Words>
  <Characters>1397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2025-05-13T12:08:00Z</cp:lastPrinted>
  <dcterms:created xsi:type="dcterms:W3CDTF">2023-11-03T09:13:00Z</dcterms:created>
  <dcterms:modified xsi:type="dcterms:W3CDTF">2026-05-05T17:28:00Z</dcterms:modified>
</cp:coreProperties>
</file>